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3A30B7E2">
                <wp:simplePos x="0" y="0"/>
                <wp:positionH relativeFrom="column">
                  <wp:posOffset>4287761</wp:posOffset>
                </wp:positionH>
                <wp:positionV relativeFrom="paragraph">
                  <wp:posOffset>-714375</wp:posOffset>
                </wp:positionV>
                <wp:extent cx="2202806" cy="812800"/>
                <wp:effectExtent l="19050" t="0" r="2667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2806" cy="812800"/>
                          <a:chOff x="12866" y="523"/>
                          <a:chExt cx="2558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66" y="561"/>
                            <a:ext cx="2558" cy="809"/>
                            <a:chOff x="9090" y="720"/>
                            <a:chExt cx="2130" cy="753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0" y="1071"/>
                              <a:ext cx="2130" cy="4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003EE6F2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457E3B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="00846653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EA3ED4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846653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BD6DF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7.6pt;margin-top:-56.25pt;width:173.45pt;height:64pt;z-index:251659776" coordorigin="12866,523" coordsize="255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66;top:561;width:2558;height:809" coordorigin="9090,720" coordsize="2130,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90;top:1071;width:2130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003EE6F2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457E3B">
                                <w:rPr>
                                  <w:rStyle w:val="Style2"/>
                                </w:rPr>
                                <w:t>LPN</w:t>
                              </w:r>
                              <w:r w:rsidR="00846653">
                                <w:rPr>
                                  <w:rStyle w:val="Style2"/>
                                </w:rPr>
                                <w:t>-202</w:t>
                              </w:r>
                              <w:r w:rsidR="00EA3ED4">
                                <w:rPr>
                                  <w:rStyle w:val="Style2"/>
                                </w:rPr>
                                <w:t>6</w:t>
                              </w:r>
                              <w:r w:rsidR="00846653">
                                <w:rPr>
                                  <w:rStyle w:val="Style2"/>
                                </w:rPr>
                                <w:t>-000</w:t>
                              </w:r>
                              <w:r w:rsidR="00BD6DF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0A07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EA3ED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0A07DC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EA3ED4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0A07D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EA3ED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764D" w14:textId="77777777" w:rsidR="000A07DC" w:rsidRDefault="000A07DC" w:rsidP="001007E7">
      <w:pPr>
        <w:spacing w:after="0" w:line="240" w:lineRule="auto"/>
      </w:pPr>
      <w:r>
        <w:separator/>
      </w:r>
    </w:p>
  </w:endnote>
  <w:endnote w:type="continuationSeparator" w:id="0">
    <w:p w14:paraId="760F9406" w14:textId="77777777" w:rsidR="000A07DC" w:rsidRDefault="000A07D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850ED" w14:textId="77777777" w:rsidR="000A07DC" w:rsidRDefault="000A07DC" w:rsidP="001007E7">
      <w:pPr>
        <w:spacing w:after="0" w:line="240" w:lineRule="auto"/>
      </w:pPr>
      <w:r>
        <w:separator/>
      </w:r>
    </w:p>
  </w:footnote>
  <w:footnote w:type="continuationSeparator" w:id="0">
    <w:p w14:paraId="4375FD47" w14:textId="77777777" w:rsidR="000A07DC" w:rsidRDefault="000A07D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A07DC"/>
    <w:rsid w:val="000B0DCD"/>
    <w:rsid w:val="000E02D9"/>
    <w:rsid w:val="001007E7"/>
    <w:rsid w:val="001020C0"/>
    <w:rsid w:val="00116D58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20BF7"/>
    <w:rsid w:val="00253DBA"/>
    <w:rsid w:val="0026335F"/>
    <w:rsid w:val="00273D8C"/>
    <w:rsid w:val="00276BE5"/>
    <w:rsid w:val="00283708"/>
    <w:rsid w:val="00295BD4"/>
    <w:rsid w:val="002B0673"/>
    <w:rsid w:val="002D451D"/>
    <w:rsid w:val="002E1412"/>
    <w:rsid w:val="002E4D69"/>
    <w:rsid w:val="00314023"/>
    <w:rsid w:val="00341484"/>
    <w:rsid w:val="00374C16"/>
    <w:rsid w:val="00392351"/>
    <w:rsid w:val="003A5CFD"/>
    <w:rsid w:val="003A6141"/>
    <w:rsid w:val="00404131"/>
    <w:rsid w:val="0040638F"/>
    <w:rsid w:val="0042490F"/>
    <w:rsid w:val="004379A6"/>
    <w:rsid w:val="0044234A"/>
    <w:rsid w:val="00456C17"/>
    <w:rsid w:val="00457E3B"/>
    <w:rsid w:val="00466B9C"/>
    <w:rsid w:val="004760E7"/>
    <w:rsid w:val="00483DBB"/>
    <w:rsid w:val="004B30DA"/>
    <w:rsid w:val="004D45A8"/>
    <w:rsid w:val="004D60E9"/>
    <w:rsid w:val="00535962"/>
    <w:rsid w:val="00611A07"/>
    <w:rsid w:val="0062592A"/>
    <w:rsid w:val="006506D0"/>
    <w:rsid w:val="00651E48"/>
    <w:rsid w:val="00666D56"/>
    <w:rsid w:val="006709BC"/>
    <w:rsid w:val="006E08C6"/>
    <w:rsid w:val="006F567F"/>
    <w:rsid w:val="00702AAC"/>
    <w:rsid w:val="00725091"/>
    <w:rsid w:val="007448F7"/>
    <w:rsid w:val="00780880"/>
    <w:rsid w:val="007B0E1F"/>
    <w:rsid w:val="007B6F6F"/>
    <w:rsid w:val="00802EFA"/>
    <w:rsid w:val="00820C9F"/>
    <w:rsid w:val="0082707E"/>
    <w:rsid w:val="008315B0"/>
    <w:rsid w:val="00844AA0"/>
    <w:rsid w:val="00846653"/>
    <w:rsid w:val="00853831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90772"/>
    <w:rsid w:val="00AC73BF"/>
    <w:rsid w:val="00AD7919"/>
    <w:rsid w:val="00AF2E6B"/>
    <w:rsid w:val="00B62EEF"/>
    <w:rsid w:val="00B73DDA"/>
    <w:rsid w:val="00B97B51"/>
    <w:rsid w:val="00BA0007"/>
    <w:rsid w:val="00BB1D79"/>
    <w:rsid w:val="00BC1D0C"/>
    <w:rsid w:val="00BC61BD"/>
    <w:rsid w:val="00BD1586"/>
    <w:rsid w:val="00BD6DF1"/>
    <w:rsid w:val="00C078CB"/>
    <w:rsid w:val="00C21B2B"/>
    <w:rsid w:val="00C22DBE"/>
    <w:rsid w:val="00C5078F"/>
    <w:rsid w:val="00C6618D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379E"/>
    <w:rsid w:val="00D9600B"/>
    <w:rsid w:val="00DC46AD"/>
    <w:rsid w:val="00DC5D96"/>
    <w:rsid w:val="00DD4F3E"/>
    <w:rsid w:val="00E13E55"/>
    <w:rsid w:val="00E5750E"/>
    <w:rsid w:val="00E62473"/>
    <w:rsid w:val="00E82502"/>
    <w:rsid w:val="00E84363"/>
    <w:rsid w:val="00EA372B"/>
    <w:rsid w:val="00EA3ED4"/>
    <w:rsid w:val="00EA6B34"/>
    <w:rsid w:val="00EA7406"/>
    <w:rsid w:val="00EC1F48"/>
    <w:rsid w:val="00ED2A2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4C258-558F-494D-AA15-654EB8E167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135</Words>
  <Characters>837</Characters>
  <Application>Microsoft Office Word</Application>
  <DocSecurity>0</DocSecurity>
  <Lines>25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3</cp:revision>
  <cp:lastPrinted>2011-03-04T18:48:00Z</cp:lastPrinted>
  <dcterms:created xsi:type="dcterms:W3CDTF">2026-03-12T13:25:00Z</dcterms:created>
  <dcterms:modified xsi:type="dcterms:W3CDTF">2026-03-12T13:26:00Z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